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BD9E3" w14:textId="77777777" w:rsidR="00C179E2" w:rsidRDefault="00C179E2" w:rsidP="00C179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FORNHAM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40B2CBE1" w14:textId="77777777" w:rsidR="00C179E2" w:rsidRDefault="00C179E2" w:rsidP="00C179E2">
      <w:pPr>
        <w:pStyle w:val="NoSpacing"/>
        <w:rPr>
          <w:rFonts w:cs="Times New Roman"/>
          <w:szCs w:val="24"/>
        </w:rPr>
      </w:pPr>
    </w:p>
    <w:p w14:paraId="26445EAA" w14:textId="77777777" w:rsidR="00C179E2" w:rsidRDefault="00C179E2" w:rsidP="00C179E2">
      <w:pPr>
        <w:pStyle w:val="NoSpacing"/>
        <w:rPr>
          <w:rFonts w:cs="Times New Roman"/>
          <w:szCs w:val="24"/>
        </w:rPr>
      </w:pPr>
    </w:p>
    <w:p w14:paraId="27F07720" w14:textId="77777777" w:rsidR="00C179E2" w:rsidRDefault="00C179E2" w:rsidP="00C179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Aug.1442</w:t>
      </w:r>
      <w:r>
        <w:rPr>
          <w:rFonts w:cs="Times New Roman"/>
          <w:szCs w:val="24"/>
        </w:rPr>
        <w:tab/>
        <w:t xml:space="preserve">Thomas Edward of </w:t>
      </w:r>
      <w:proofErr w:type="spellStart"/>
      <w:r>
        <w:rPr>
          <w:rFonts w:cs="Times New Roman"/>
          <w:szCs w:val="24"/>
        </w:rPr>
        <w:t>Fornham</w:t>
      </w:r>
      <w:proofErr w:type="spellEnd"/>
      <w:r>
        <w:rPr>
          <w:rFonts w:cs="Times New Roman"/>
          <w:szCs w:val="24"/>
        </w:rPr>
        <w:t xml:space="preserve"> All Saints, Suffolk(q.v.), bequeathed him</w:t>
      </w:r>
    </w:p>
    <w:p w14:paraId="4F16D885" w14:textId="77777777" w:rsidR="00C179E2" w:rsidRDefault="00C179E2" w:rsidP="00C179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10s.</w:t>
      </w:r>
    </w:p>
    <w:p w14:paraId="3A7D549D" w14:textId="77777777" w:rsidR="00C179E2" w:rsidRDefault="00C179E2" w:rsidP="00C179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 – 1474, volume 1, </w:t>
      </w:r>
    </w:p>
    <w:p w14:paraId="7523CCE5" w14:textId="77777777" w:rsidR="00C179E2" w:rsidRDefault="00C179E2" w:rsidP="00C179E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pp.109-10)</w:t>
      </w:r>
    </w:p>
    <w:p w14:paraId="7978606E" w14:textId="77777777" w:rsidR="00C179E2" w:rsidRDefault="00C179E2" w:rsidP="00C179E2">
      <w:pPr>
        <w:pStyle w:val="NoSpacing"/>
        <w:rPr>
          <w:rFonts w:cs="Times New Roman"/>
          <w:szCs w:val="24"/>
        </w:rPr>
      </w:pPr>
    </w:p>
    <w:p w14:paraId="1A1843E4" w14:textId="77777777" w:rsidR="00C179E2" w:rsidRDefault="00C179E2" w:rsidP="00C179E2">
      <w:pPr>
        <w:pStyle w:val="NoSpacing"/>
        <w:rPr>
          <w:rFonts w:cs="Times New Roman"/>
          <w:szCs w:val="24"/>
        </w:rPr>
      </w:pPr>
    </w:p>
    <w:p w14:paraId="2FF132E8" w14:textId="77777777" w:rsidR="00C179E2" w:rsidRDefault="00C179E2" w:rsidP="00C179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2024</w:t>
      </w:r>
    </w:p>
    <w:p w14:paraId="2CB61F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514D" w14:textId="77777777" w:rsidR="00C179E2" w:rsidRDefault="00C179E2" w:rsidP="009139A6">
      <w:r>
        <w:separator/>
      </w:r>
    </w:p>
  </w:endnote>
  <w:endnote w:type="continuationSeparator" w:id="0">
    <w:p w14:paraId="0DEF9160" w14:textId="77777777" w:rsidR="00C179E2" w:rsidRDefault="00C179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2D0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A6C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2E4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6B3EC" w14:textId="77777777" w:rsidR="00C179E2" w:rsidRDefault="00C179E2" w:rsidP="009139A6">
      <w:r>
        <w:separator/>
      </w:r>
    </w:p>
  </w:footnote>
  <w:footnote w:type="continuationSeparator" w:id="0">
    <w:p w14:paraId="2C593068" w14:textId="77777777" w:rsidR="00C179E2" w:rsidRDefault="00C179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388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A49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9A0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9E2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179E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1A79D"/>
  <w15:chartTrackingRefBased/>
  <w15:docId w15:val="{756C3800-758A-439E-9ADE-8F73EABC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2024-06-15T16:36:00Z</dcterms:created>
  <dcterms:modified xsi:type="dcterms:W3CDTF">2024-06-15T16:36:00Z</dcterms:modified>
</cp:coreProperties>
</file>